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Stratford-on-Avon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Stratford-on-Avon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Stratford-on-Avon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Stratford-on-Avon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Stratford-on-Avon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Stratford-on-Avon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56.2% </w:t>
      </w:r>
      <w:r w:rsidRPr="004747BF">
        <w:rPr>
          <w:rFonts w:ascii="Libre Franklin Light" w:eastAsia="Times New Roman" w:hAnsi="Libre Franklin Light" w:cs="Calibri Light"/>
        </w:rPr>
        <w:t xml:space="preserve">of those respondents classified as PGSI 8+ in Stratford-on-Avon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Stratford-on-Avon is estimated to be </w:t>
      </w:r>
      <w:r w:rsidRPr="00773DF7">
        <w:rPr>
          <w:rFonts w:ascii="Libre Franklin Light" w:eastAsia="Times New Roman" w:hAnsi="Libre Franklin Light" w:cs="Calibri Light"/>
          <w:b/>
          <w:bCs/>
          <w:color w:val="C45911" w:themeColor="accent2" w:themeShade="BF"/>
        </w:rPr>
        <w:t xml:space="preserve">£1,686,195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Stratford-on-Avon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Stratford-on-Avon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Stratford-on-Avon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Stratford-on-Avon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ratford-on-A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Stratford-on-Avon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ratford-on-A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Stratford-on-Avon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Stratford-on-Avon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ratford-on-A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Stratford-on-Avon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Stratford-on-Avon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Stratford-on-Avon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Stratford-on-Avon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Stratford-on-Avon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Stratford-on-Avon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£1,686,195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Stratford-on-Avon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£27,465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£567,999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£40,689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£11,444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£1,017,618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£1,686,195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Stratford-on-Avon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Stratford-on-Avon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Stratford-on-Avon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Stratford-on-Avon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Stratford-on-Avon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Stratford-on-Avon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Stratford-on-Avon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Stratford-on-Avon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C6A937A-9A03-41D1-93B9-2ABCB3CEA26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